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C44E13" w14:textId="77777777" w:rsidR="0096057F" w:rsidRDefault="0096057F" w:rsidP="0096057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Peter TOLLER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67F3FFE6" w14:textId="77777777" w:rsidR="0096057F" w:rsidRDefault="0096057F" w:rsidP="0096057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Whinburgh</w:t>
      </w:r>
      <w:proofErr w:type="spellEnd"/>
      <w:r>
        <w:rPr>
          <w:rStyle w:val="s1"/>
        </w:rPr>
        <w:t>, Norfolk.</w:t>
      </w:r>
    </w:p>
    <w:p w14:paraId="16AD01F5" w14:textId="77777777" w:rsidR="0096057F" w:rsidRDefault="0096057F" w:rsidP="0096057F">
      <w:pPr>
        <w:pStyle w:val="NoSpacing"/>
        <w:tabs>
          <w:tab w:val="left" w:pos="720"/>
        </w:tabs>
        <w:rPr>
          <w:rStyle w:val="s1"/>
        </w:rPr>
      </w:pPr>
    </w:p>
    <w:p w14:paraId="0630E0F6" w14:textId="77777777" w:rsidR="0096057F" w:rsidRDefault="0096057F" w:rsidP="0096057F">
      <w:pPr>
        <w:pStyle w:val="NoSpacing"/>
        <w:tabs>
          <w:tab w:val="left" w:pos="720"/>
        </w:tabs>
        <w:rPr>
          <w:rStyle w:val="s1"/>
        </w:rPr>
      </w:pPr>
    </w:p>
    <w:p w14:paraId="1C32DF63" w14:textId="77777777" w:rsidR="0096057F" w:rsidRDefault="0096057F" w:rsidP="0096057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66B09E45" w14:textId="77777777" w:rsidR="0096057F" w:rsidRDefault="0096057F" w:rsidP="0096057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14)</w:t>
      </w:r>
    </w:p>
    <w:p w14:paraId="20B4BDF2" w14:textId="77777777" w:rsidR="0096057F" w:rsidRDefault="0096057F" w:rsidP="0096057F">
      <w:pPr>
        <w:pStyle w:val="NoSpacing"/>
        <w:tabs>
          <w:tab w:val="left" w:pos="720"/>
        </w:tabs>
        <w:rPr>
          <w:rStyle w:val="s1"/>
        </w:rPr>
      </w:pPr>
    </w:p>
    <w:p w14:paraId="50E7B093" w14:textId="77777777" w:rsidR="0096057F" w:rsidRDefault="0096057F" w:rsidP="0096057F">
      <w:pPr>
        <w:pStyle w:val="NoSpacing"/>
        <w:tabs>
          <w:tab w:val="left" w:pos="720"/>
        </w:tabs>
        <w:rPr>
          <w:rStyle w:val="s1"/>
        </w:rPr>
      </w:pPr>
    </w:p>
    <w:p w14:paraId="636DD210" w14:textId="77777777" w:rsidR="0096057F" w:rsidRDefault="0096057F" w:rsidP="0096057F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9 March 2021</w:t>
      </w:r>
    </w:p>
    <w:p w14:paraId="75059FD1" w14:textId="77777777" w:rsidR="00BA00AB" w:rsidRPr="0096057F" w:rsidRDefault="00BA00AB" w:rsidP="0096057F"/>
    <w:sectPr w:rsidR="00BA00AB" w:rsidRPr="009605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8EC28" w14:textId="77777777" w:rsidR="0096057F" w:rsidRDefault="0096057F" w:rsidP="009139A6">
      <w:r>
        <w:separator/>
      </w:r>
    </w:p>
  </w:endnote>
  <w:endnote w:type="continuationSeparator" w:id="0">
    <w:p w14:paraId="7C41EC0C" w14:textId="77777777" w:rsidR="0096057F" w:rsidRDefault="009605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F68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9302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955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D11CEC" w14:textId="77777777" w:rsidR="0096057F" w:rsidRDefault="0096057F" w:rsidP="009139A6">
      <w:r>
        <w:separator/>
      </w:r>
    </w:p>
  </w:footnote>
  <w:footnote w:type="continuationSeparator" w:id="0">
    <w:p w14:paraId="5A43FDC9" w14:textId="77777777" w:rsidR="0096057F" w:rsidRDefault="009605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0B0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739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96C0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57F"/>
    <w:rsid w:val="000666E0"/>
    <w:rsid w:val="002510B7"/>
    <w:rsid w:val="005C130B"/>
    <w:rsid w:val="00826F5C"/>
    <w:rsid w:val="009139A6"/>
    <w:rsid w:val="009448BB"/>
    <w:rsid w:val="0096057F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E56896"/>
  <w15:chartTrackingRefBased/>
  <w15:docId w15:val="{C1872AFC-6152-40CE-956D-654E0170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6057F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96057F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2021-04-03T18:58:00Z</dcterms:created>
  <dcterms:modified xsi:type="dcterms:W3CDTF">2021-04-03T18:58:00Z</dcterms:modified>
</cp:coreProperties>
</file>